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5F8" w:rsidRDefault="007905F8" w:rsidP="00790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Peter TOMELYN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d.ca.1484)</w:t>
      </w:r>
    </w:p>
    <w:p w:rsidR="007905F8" w:rsidRDefault="007905F8" w:rsidP="00790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Frittenden</w:t>
      </w:r>
      <w:proofErr w:type="spellEnd"/>
      <w:r>
        <w:rPr>
          <w:rFonts w:ascii="Times New Roman" w:hAnsi="Times New Roman" w:cs="Times New Roman"/>
        </w:rPr>
        <w:t>, Kent. Husbandman.</w:t>
      </w:r>
    </w:p>
    <w:p w:rsidR="007905F8" w:rsidRDefault="007905F8" w:rsidP="007905F8">
      <w:pPr>
        <w:rPr>
          <w:rFonts w:ascii="Times New Roman" w:hAnsi="Times New Roman" w:cs="Times New Roman"/>
        </w:rPr>
      </w:pPr>
    </w:p>
    <w:p w:rsidR="007905F8" w:rsidRDefault="007905F8" w:rsidP="007905F8">
      <w:pPr>
        <w:rPr>
          <w:rFonts w:ascii="Times New Roman" w:hAnsi="Times New Roman" w:cs="Times New Roman"/>
        </w:rPr>
      </w:pPr>
    </w:p>
    <w:p w:rsidR="007905F8" w:rsidRDefault="007905F8" w:rsidP="00790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Agnes(q.v.).</w:t>
      </w:r>
    </w:p>
    <w:p w:rsidR="007905F8" w:rsidRDefault="007905F8" w:rsidP="00790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:rsidR="007905F8" w:rsidRDefault="007905F8" w:rsidP="007905F8">
      <w:pPr>
        <w:rPr>
          <w:rFonts w:ascii="Times New Roman" w:hAnsi="Times New Roman" w:cs="Times New Roman"/>
        </w:rPr>
      </w:pPr>
    </w:p>
    <w:p w:rsidR="007905F8" w:rsidRDefault="007905F8" w:rsidP="007905F8">
      <w:pPr>
        <w:rPr>
          <w:rFonts w:ascii="Times New Roman" w:hAnsi="Times New Roman" w:cs="Times New Roman"/>
        </w:rPr>
      </w:pPr>
    </w:p>
    <w:p w:rsidR="007905F8" w:rsidRDefault="007905F8" w:rsidP="00790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died in or before this time.   (ibid.)</w:t>
      </w:r>
    </w:p>
    <w:p w:rsidR="007905F8" w:rsidRDefault="007905F8" w:rsidP="007905F8">
      <w:pPr>
        <w:rPr>
          <w:rFonts w:ascii="Times New Roman" w:hAnsi="Times New Roman" w:cs="Times New Roman"/>
        </w:rPr>
      </w:pPr>
    </w:p>
    <w:p w:rsidR="007905F8" w:rsidRDefault="007905F8" w:rsidP="007905F8">
      <w:pPr>
        <w:rPr>
          <w:rFonts w:ascii="Times New Roman" w:hAnsi="Times New Roman" w:cs="Times New Roman"/>
        </w:rPr>
      </w:pPr>
    </w:p>
    <w:p w:rsidR="007905F8" w:rsidRDefault="007905F8" w:rsidP="00790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Executrix:  Agnes.    (ibid).</w:t>
      </w:r>
    </w:p>
    <w:p w:rsidR="007905F8" w:rsidRDefault="007905F8" w:rsidP="007905F8">
      <w:pPr>
        <w:rPr>
          <w:rFonts w:ascii="Times New Roman" w:hAnsi="Times New Roman" w:cs="Times New Roman"/>
        </w:rPr>
      </w:pPr>
    </w:p>
    <w:p w:rsidR="007905F8" w:rsidRDefault="007905F8" w:rsidP="007905F8">
      <w:pPr>
        <w:rPr>
          <w:rFonts w:ascii="Times New Roman" w:hAnsi="Times New Roman" w:cs="Times New Roman"/>
        </w:rPr>
      </w:pPr>
    </w:p>
    <w:p w:rsidR="007905F8" w:rsidRDefault="007905F8" w:rsidP="007905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September 2017</w:t>
      </w:r>
    </w:p>
    <w:p w:rsidR="006B2F86" w:rsidRPr="00E71FC3" w:rsidRDefault="007905F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05F8" w:rsidRDefault="007905F8" w:rsidP="00E71FC3">
      <w:r>
        <w:separator/>
      </w:r>
    </w:p>
  </w:endnote>
  <w:endnote w:type="continuationSeparator" w:id="0">
    <w:p w:rsidR="007905F8" w:rsidRDefault="007905F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05F8" w:rsidRDefault="007905F8" w:rsidP="00E71FC3">
      <w:r>
        <w:separator/>
      </w:r>
    </w:p>
  </w:footnote>
  <w:footnote w:type="continuationSeparator" w:id="0">
    <w:p w:rsidR="007905F8" w:rsidRDefault="007905F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5F8"/>
    <w:rsid w:val="001A7C09"/>
    <w:rsid w:val="00577BD5"/>
    <w:rsid w:val="00656CBA"/>
    <w:rsid w:val="006A1F77"/>
    <w:rsid w:val="00733BE7"/>
    <w:rsid w:val="007905F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757330-4C01-48FA-8BA2-40DC3EDF1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05F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2017-09-28T19:47:00Z</dcterms:created>
  <dcterms:modified xsi:type="dcterms:W3CDTF">2017-09-28T19:47:00Z</dcterms:modified>
</cp:coreProperties>
</file>